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6A84" w:rsidRDefault="00296A84" w:rsidP="00296A8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Florence SWETHERYNDEN</w:t>
      </w:r>
      <w:r>
        <w:t xml:space="preserve">  </w:t>
      </w:r>
      <w:proofErr w:type="gramStart"/>
      <w:r>
        <w:t xml:space="preserve">   (</w:t>
      </w:r>
      <w:proofErr w:type="gramEnd"/>
      <w:r>
        <w:t>fl.1496)</w:t>
      </w:r>
    </w:p>
    <w:p w:rsidR="00296A84" w:rsidRDefault="00296A84" w:rsidP="00296A8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Boughton</w:t>
      </w:r>
      <w:proofErr w:type="spellEnd"/>
      <w:r>
        <w:t xml:space="preserve"> Malherbe, Kent.</w:t>
      </w:r>
    </w:p>
    <w:p w:rsidR="00296A84" w:rsidRDefault="00296A84" w:rsidP="00296A8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96A84" w:rsidRDefault="00296A84" w:rsidP="00296A8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96A84" w:rsidRDefault="00296A84" w:rsidP="00296A8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1496</w:t>
      </w:r>
      <w:r>
        <w:tab/>
        <w:t>He made his Will.  (Plomer p.460)</w:t>
      </w:r>
    </w:p>
    <w:p w:rsidR="00296A84" w:rsidRDefault="00296A84" w:rsidP="00296A8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96A84" w:rsidRDefault="00296A84" w:rsidP="00296A8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96A84" w:rsidRDefault="00296A84" w:rsidP="00296A8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12 August 2017</w:t>
      </w:r>
    </w:p>
    <w:p w:rsidR="006B2F86" w:rsidRPr="00E71FC3" w:rsidRDefault="00296A8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6A84" w:rsidRDefault="00296A84" w:rsidP="00E71FC3">
      <w:pPr>
        <w:spacing w:after="0" w:line="240" w:lineRule="auto"/>
      </w:pPr>
      <w:r>
        <w:separator/>
      </w:r>
    </w:p>
  </w:endnote>
  <w:endnote w:type="continuationSeparator" w:id="0">
    <w:p w:rsidR="00296A84" w:rsidRDefault="00296A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6A84" w:rsidRDefault="00296A84" w:rsidP="00E71FC3">
      <w:pPr>
        <w:spacing w:after="0" w:line="240" w:lineRule="auto"/>
      </w:pPr>
      <w:r>
        <w:separator/>
      </w:r>
    </w:p>
  </w:footnote>
  <w:footnote w:type="continuationSeparator" w:id="0">
    <w:p w:rsidR="00296A84" w:rsidRDefault="00296A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A84"/>
    <w:rsid w:val="001A7C09"/>
    <w:rsid w:val="00296A8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96AB69-5231-4D86-A4DD-15CFB37B1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2017-08-28T15:15:00Z</dcterms:created>
  <dcterms:modified xsi:type="dcterms:W3CDTF">2017-08-28T15:15:00Z</dcterms:modified>
</cp:coreProperties>
</file>